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6C65A17" w14:textId="757227BD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Na podlagi javnega razpisa za </w:t>
      </w:r>
      <w:r w:rsidRPr="00024F67">
        <w:rPr>
          <w:rFonts w:asciiTheme="minorHAnsi" w:hAnsiTheme="minorHAnsi" w:cstheme="minorHAnsi"/>
          <w:b/>
        </w:rPr>
        <w:t>»</w:t>
      </w:r>
      <w:r w:rsidR="001B1D5D">
        <w:rPr>
          <w:rFonts w:asciiTheme="minorHAnsi" w:hAnsiTheme="minorHAnsi"/>
          <w:b/>
        </w:rPr>
        <w:t>I</w:t>
      </w:r>
      <w:r w:rsidR="001B1D5D" w:rsidRPr="009A013F">
        <w:rPr>
          <w:rFonts w:asciiTheme="minorHAnsi" w:hAnsiTheme="minorHAnsi"/>
          <w:b/>
        </w:rPr>
        <w:t xml:space="preserve">zvedba digitalnega marketinga za promocijo študijskih programov </w:t>
      </w:r>
      <w:r w:rsidR="001B1D5D">
        <w:rPr>
          <w:rFonts w:asciiTheme="minorHAnsi" w:hAnsiTheme="minorHAnsi"/>
          <w:b/>
        </w:rPr>
        <w:t>F</w:t>
      </w:r>
      <w:r w:rsidR="001B1D5D" w:rsidRPr="009A013F">
        <w:rPr>
          <w:rFonts w:asciiTheme="minorHAnsi" w:hAnsiTheme="minorHAnsi"/>
          <w:b/>
        </w:rPr>
        <w:t xml:space="preserve">akultete za strojništvo </w:t>
      </w:r>
      <w:r w:rsidR="001B1D5D">
        <w:rPr>
          <w:rFonts w:asciiTheme="minorHAnsi" w:hAnsiTheme="minorHAnsi"/>
          <w:b/>
        </w:rPr>
        <w:t>M</w:t>
      </w:r>
      <w:r w:rsidR="001B1D5D" w:rsidRPr="009A013F">
        <w:rPr>
          <w:rFonts w:asciiTheme="minorHAnsi" w:hAnsiTheme="minorHAnsi"/>
          <w:b/>
        </w:rPr>
        <w:t>aribor v študijskem letu 2023/2024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</w:t>
      </w:r>
      <w:r w:rsidR="00370773">
        <w:rPr>
          <w:rFonts w:asciiTheme="minorHAnsi" w:hAnsiTheme="minorHAnsi" w:cstheme="minorHAnsi"/>
        </w:rPr>
        <w:t xml:space="preserve"> in v Uradnem listu EU</w:t>
      </w:r>
      <w:r w:rsidRPr="00024F67">
        <w:rPr>
          <w:rFonts w:asciiTheme="minorHAnsi" w:hAnsiTheme="minorHAnsi" w:cstheme="minorHAnsi"/>
        </w:rPr>
        <w:t>, vam dajemo naslednjo</w:t>
      </w:r>
    </w:p>
    <w:p w14:paraId="327B2A8E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A1C495A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AD2F52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vAlign w:val="center"/>
          </w:tcPr>
          <w:p w14:paraId="58BB1979" w14:textId="4473DCC7" w:rsidR="00024F67" w:rsidRPr="00AD2F52" w:rsidRDefault="00024F67" w:rsidP="00AD2F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24F67" w:rsidRPr="00024F67" w14:paraId="46A8A375" w14:textId="77777777" w:rsidTr="00AD2F52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vAlign w:val="center"/>
          </w:tcPr>
          <w:p w14:paraId="1365E255" w14:textId="2BE9A9AB" w:rsidR="00024F67" w:rsidRPr="00AD2F52" w:rsidRDefault="00024F67" w:rsidP="00AD2F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24F67" w:rsidRPr="00024F67" w14:paraId="3FDDF7BD" w14:textId="77777777" w:rsidTr="00AD2F52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vAlign w:val="center"/>
          </w:tcPr>
          <w:p w14:paraId="10CA66FF" w14:textId="3E1EC3C3" w:rsidR="00024F67" w:rsidRPr="00AD2F52" w:rsidRDefault="00024F67" w:rsidP="00AD2F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28CB330" w14:textId="77777777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290FC3" w14:textId="77777777" w:rsidR="000E7B65" w:rsidRPr="00024F67" w:rsidRDefault="000E7B65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AC32B27" w14:textId="46BFB4EA" w:rsidR="00024F67" w:rsidRDefault="00024F67" w:rsidP="00AF093B">
      <w:pPr>
        <w:pStyle w:val="Telobesedila2"/>
        <w:numPr>
          <w:ilvl w:val="0"/>
          <w:numId w:val="6"/>
        </w:numPr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4AA244EE" w14:textId="4E3B41E4" w:rsidR="004C79C6" w:rsidRDefault="004C79C6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722"/>
        <w:gridCol w:w="2835"/>
        <w:gridCol w:w="2977"/>
      </w:tblGrid>
      <w:tr w:rsidR="00266A93" w:rsidRPr="00C9038D" w14:paraId="614A217F" w14:textId="541B13B2" w:rsidTr="00CF11AB">
        <w:trPr>
          <w:trHeight w:val="71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32873AB" w14:textId="77777777" w:rsidR="00266A93" w:rsidRPr="00C9038D" w:rsidRDefault="00266A93" w:rsidP="004C79C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C9038D">
              <w:rPr>
                <w:rFonts w:asciiTheme="minorHAnsi" w:hAnsiTheme="minorHAnsi" w:cstheme="minorHAnsi"/>
                <w:b/>
              </w:rPr>
              <w:t>Zap.</w:t>
            </w:r>
          </w:p>
          <w:p w14:paraId="6A0A570B" w14:textId="21EA454F" w:rsidR="00266A93" w:rsidRPr="00C9038D" w:rsidRDefault="00266A93" w:rsidP="004C79C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š</w:t>
            </w:r>
            <w:r w:rsidRPr="00C9038D">
              <w:rPr>
                <w:rFonts w:asciiTheme="minorHAnsi" w:hAnsiTheme="minorHAnsi" w:cstheme="minorHAnsi"/>
                <w:b/>
              </w:rPr>
              <w:t>t.</w:t>
            </w:r>
          </w:p>
        </w:tc>
        <w:tc>
          <w:tcPr>
            <w:tcW w:w="272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A2ADF" w14:textId="7AFCC939" w:rsidR="00266A93" w:rsidRPr="00C9038D" w:rsidRDefault="00266A93" w:rsidP="004C79C6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SKLOP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7DC4" w14:textId="010BFB6B" w:rsidR="00266A93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 EUR brez DDV</w:t>
            </w:r>
          </w:p>
        </w:tc>
      </w:tr>
      <w:tr w:rsidR="00266A93" w:rsidRPr="00C9038D" w14:paraId="67E690EC" w14:textId="77777777" w:rsidTr="00CF11AB">
        <w:trPr>
          <w:trHeight w:val="685"/>
        </w:trPr>
        <w:tc>
          <w:tcPr>
            <w:tcW w:w="675" w:type="dxa"/>
            <w:vMerge/>
            <w:shd w:val="clear" w:color="auto" w:fill="auto"/>
            <w:vAlign w:val="center"/>
          </w:tcPr>
          <w:p w14:paraId="13889867" w14:textId="77777777" w:rsidR="00266A93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4B5832" w14:textId="77777777" w:rsidR="00266A93" w:rsidRPr="00D4662A" w:rsidRDefault="00266A93" w:rsidP="00D2528E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36505" w14:textId="37594413" w:rsidR="00266A93" w:rsidRPr="00C9038D" w:rsidRDefault="00772F0D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772F0D">
              <w:rPr>
                <w:rFonts w:asciiTheme="minorHAnsi" w:hAnsiTheme="minorHAnsi" w:cstheme="minorHAnsi"/>
                <w:b/>
              </w:rPr>
              <w:t>najnižja cena v EUR brez DDV (Tc)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6C753CC" w14:textId="1B656477" w:rsidR="00266A93" w:rsidRPr="00C9038D" w:rsidRDefault="00CF11AB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CF11AB">
              <w:rPr>
                <w:rFonts w:asciiTheme="minorHAnsi" w:hAnsiTheme="minorHAnsi" w:cstheme="minorHAnsi"/>
                <w:b/>
              </w:rPr>
              <w:t>agencijski prihranek glede na specifikacije medijskega zakupa (Tap)</w:t>
            </w:r>
          </w:p>
        </w:tc>
      </w:tr>
      <w:tr w:rsidR="00266A93" w:rsidRPr="00C9038D" w14:paraId="3EBA207B" w14:textId="0B150C0A" w:rsidTr="00CF11AB">
        <w:trPr>
          <w:trHeight w:val="685"/>
        </w:trPr>
        <w:tc>
          <w:tcPr>
            <w:tcW w:w="675" w:type="dxa"/>
            <w:shd w:val="clear" w:color="auto" w:fill="auto"/>
            <w:vAlign w:val="center"/>
          </w:tcPr>
          <w:p w14:paraId="2E987111" w14:textId="77777777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9366F45" w14:textId="74B4B411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  <w:r w:rsidRPr="00D4662A">
              <w:rPr>
                <w:rFonts w:asciiTheme="minorHAnsi" w:hAnsiTheme="minorHAnsi" w:cstheme="minorHAnsi"/>
                <w:b/>
              </w:rPr>
              <w:t>Digitalni marketing FS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77898" w14:textId="77777777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17B9960" w14:textId="77777777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66A93" w:rsidRPr="00C9038D" w14:paraId="569DFBEA" w14:textId="2D4FD2ED" w:rsidTr="00CF11AB">
        <w:trPr>
          <w:trHeight w:val="702"/>
        </w:trPr>
        <w:tc>
          <w:tcPr>
            <w:tcW w:w="675" w:type="dxa"/>
            <w:shd w:val="clear" w:color="auto" w:fill="auto"/>
            <w:vAlign w:val="center"/>
          </w:tcPr>
          <w:p w14:paraId="057CF08B" w14:textId="77777777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24C084" w14:textId="4FC9F215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/>
              </w:rPr>
            </w:pPr>
            <w:r w:rsidRPr="00275D45">
              <w:rPr>
                <w:rFonts w:asciiTheme="minorHAnsi" w:hAnsiTheme="minorHAnsi" w:cstheme="minorHAnsi"/>
                <w:b/>
              </w:rPr>
              <w:t>Digitalni marketing KTMO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4E64" w14:textId="77777777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A1B" w14:textId="77777777" w:rsidR="00266A93" w:rsidRPr="00C9038D" w:rsidRDefault="00266A93" w:rsidP="00D2528E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25BA317" w14:textId="77777777" w:rsidR="004C79C6" w:rsidRDefault="004C79C6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0D43EB8D" w14:textId="77777777" w:rsidR="000E7B65" w:rsidRDefault="000E7B65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758A881B" w14:textId="77777777" w:rsidR="00AF093B" w:rsidRDefault="00AF093B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3FE8D16" w14:textId="22572070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BA4DB3">
        <w:rPr>
          <w:rFonts w:asciiTheme="minorHAnsi" w:hAnsiTheme="minorHAnsi" w:cstheme="minorHAnsi"/>
          <w:b w:val="0"/>
          <w:snapToGrid w:val="0"/>
          <w:szCs w:val="22"/>
          <w:lang w:val="sl-SI"/>
        </w:rPr>
        <w:t>31. 1. 202</w:t>
      </w:r>
      <w:r w:rsidR="00930936">
        <w:rPr>
          <w:rFonts w:asciiTheme="minorHAnsi" w:hAnsiTheme="minorHAnsi" w:cstheme="minorHAnsi"/>
          <w:b w:val="0"/>
          <w:snapToGrid w:val="0"/>
          <w:szCs w:val="22"/>
          <w:lang w:val="sl-SI"/>
        </w:rPr>
        <w:t>4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6ACF009B" w14:textId="77777777" w:rsidR="00CF11AB" w:rsidRDefault="00CF11AB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D7499AC" w14:textId="77777777" w:rsidR="00C52A45" w:rsidRDefault="00C52A45">
      <w:pPr>
        <w:rPr>
          <w:rFonts w:asciiTheme="minorHAnsi" w:eastAsia="Times New Roman" w:hAnsiTheme="minorHAnsi" w:cstheme="minorHAnsi"/>
          <w:snapToGrid w:val="0"/>
          <w:lang w:eastAsia="x-none"/>
        </w:rPr>
      </w:pPr>
      <w:r>
        <w:rPr>
          <w:rFonts w:asciiTheme="minorHAnsi" w:hAnsiTheme="minorHAnsi" w:cstheme="minorHAnsi"/>
          <w:b/>
          <w:snapToGrid w:val="0"/>
        </w:rPr>
        <w:br w:type="page"/>
      </w:r>
    </w:p>
    <w:p w14:paraId="3965340C" w14:textId="4E0FC139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024F67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7A8A8207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EAB464C" w14:textId="358EE1C3" w:rsidR="00024F67" w:rsidRDefault="00024F67" w:rsidP="00704059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577C5DD" w14:textId="77777777" w:rsidR="004C79C6" w:rsidRDefault="004C79C6" w:rsidP="004C79C6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E66EDCF" w14:textId="14199C53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 – kot samostojni ponudnik s podizvajalci</w:t>
      </w:r>
    </w:p>
    <w:p w14:paraId="7BB49FE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B67805D" w14:textId="70212F6F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73BAC458" w14:textId="77777777" w:rsidR="004C79C6" w:rsidRDefault="004C79C6" w:rsidP="004C79C6">
      <w:pPr>
        <w:pStyle w:val="Odstavekseznama"/>
        <w:rPr>
          <w:rFonts w:asciiTheme="minorHAnsi" w:hAnsiTheme="minorHAnsi" w:cstheme="minorHAnsi"/>
          <w:b/>
          <w:snapToGrid w:val="0"/>
        </w:rPr>
      </w:pPr>
    </w:p>
    <w:p w14:paraId="4425A86A" w14:textId="0132F9D0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 – kot partner v skupini ponudnikov s podizvajalci</w:t>
      </w:r>
    </w:p>
    <w:p w14:paraId="42EDFDC2" w14:textId="74F2362E" w:rsidR="00024F67" w:rsidRDefault="00024F67" w:rsidP="00024F67">
      <w:pPr>
        <w:spacing w:line="276" w:lineRule="auto"/>
        <w:jc w:val="both"/>
        <w:rPr>
          <w:spacing w:val="4"/>
        </w:rPr>
      </w:pPr>
    </w:p>
    <w:p w14:paraId="0B156DDD" w14:textId="77777777" w:rsidR="004C79C6" w:rsidRPr="00024F67" w:rsidRDefault="004C79C6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F2CE2E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D2528E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D2528E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D2528E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86F597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C681BB" w14:textId="77777777" w:rsidR="00BB3F66" w:rsidRPr="00CF06D6" w:rsidRDefault="00BB3F66" w:rsidP="00BB3F6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t>Izjavljamo, da:</w:t>
      </w:r>
    </w:p>
    <w:p w14:paraId="51EA490F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487CB83B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0C853DA2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smo v celoti seznanjeni z obsegom in zahtevnostjo javnega naročila,</w:t>
      </w:r>
    </w:p>
    <w:p w14:paraId="50A9ACAE" w14:textId="77777777" w:rsid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0440CCFE" w14:textId="470CC9E2" w:rsidR="00BB3F66" w:rsidRPr="00BB3F66" w:rsidRDefault="00BB3F66" w:rsidP="00BB3F6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smo podali resnične oz. verodostojne izjave.</w:t>
      </w:r>
    </w:p>
    <w:p w14:paraId="4504F148" w14:textId="77777777" w:rsidR="00BB3F66" w:rsidRPr="00CF06D6" w:rsidRDefault="00BB3F66" w:rsidP="00BB3F66">
      <w:pPr>
        <w:spacing w:line="276" w:lineRule="auto"/>
        <w:jc w:val="both"/>
        <w:rPr>
          <w:rFonts w:asciiTheme="minorHAnsi" w:hAnsiTheme="minorHAnsi" w:cstheme="minorHAnsi"/>
        </w:rPr>
      </w:pPr>
    </w:p>
    <w:p w14:paraId="69A93C28" w14:textId="77777777" w:rsidR="00BB3F66" w:rsidRPr="00CF06D6" w:rsidRDefault="00BB3F66" w:rsidP="00BB3F66">
      <w:pPr>
        <w:spacing w:line="276" w:lineRule="auto"/>
        <w:jc w:val="both"/>
        <w:rPr>
          <w:rFonts w:asciiTheme="minorHAnsi" w:hAnsiTheme="minorHAnsi" w:cstheme="minorHAnsi"/>
        </w:rPr>
      </w:pPr>
    </w:p>
    <w:p w14:paraId="1C75C50B" w14:textId="77777777" w:rsidR="00BB3F66" w:rsidRPr="00CF06D6" w:rsidRDefault="00BB3F66" w:rsidP="00BB3F6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4E0C8D13" w14:textId="77777777" w:rsidR="00BB3F66" w:rsidRDefault="00BB3F66" w:rsidP="00BB3F66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269F5555" w14:textId="77777777" w:rsidR="00BB3F66" w:rsidRDefault="00BB3F66" w:rsidP="00BB3F66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92941EF" w14:textId="53F2D9EE" w:rsidR="00BB3F66" w:rsidRPr="00BB3F66" w:rsidRDefault="00BB3F66" w:rsidP="00BB3F66">
      <w:pPr>
        <w:pStyle w:val="Odstavekseznama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BB3F66">
        <w:rPr>
          <w:rFonts w:asciiTheme="minorHAnsi" w:hAnsiTheme="minorHAnsi" w:cstheme="minorHAnsi"/>
        </w:rPr>
        <w:t>napačno zapisano stopnjo DDV popravi v pravilno.</w:t>
      </w:r>
    </w:p>
    <w:p w14:paraId="4D9A9A0A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B0A04A0" w14:textId="77777777" w:rsidR="00C52A45" w:rsidRPr="00024F67" w:rsidRDefault="00C52A45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0D383FE4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50B21320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BA4DB3">
        <w:rPr>
          <w:rFonts w:asciiTheme="minorHAnsi" w:hAnsiTheme="minorHAnsi" w:cstheme="minorHAnsi"/>
        </w:rPr>
        <w:tab/>
      </w:r>
      <w:r w:rsidR="00BA4DB3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39BB9C5E" w14:textId="5287DC30" w:rsidR="0017254C" w:rsidRPr="00024F67" w:rsidRDefault="00024F67" w:rsidP="00C52A45">
      <w:pPr>
        <w:spacing w:line="276" w:lineRule="auto"/>
        <w:ind w:left="4248" w:firstLine="708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C2DA" w14:textId="77777777" w:rsidR="0072217A" w:rsidRDefault="0072217A" w:rsidP="00BB5C4F">
      <w:r>
        <w:separator/>
      </w:r>
    </w:p>
  </w:endnote>
  <w:endnote w:type="continuationSeparator" w:id="0">
    <w:p w14:paraId="20886768" w14:textId="77777777" w:rsidR="0072217A" w:rsidRDefault="0072217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4338F" w14:textId="77777777" w:rsidR="0072217A" w:rsidRDefault="0072217A" w:rsidP="00BB5C4F">
      <w:r>
        <w:separator/>
      </w:r>
    </w:p>
  </w:footnote>
  <w:footnote w:type="continuationSeparator" w:id="0">
    <w:p w14:paraId="56BD4D63" w14:textId="77777777" w:rsidR="0072217A" w:rsidRDefault="0072217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8248C"/>
    <w:multiLevelType w:val="hybridMultilevel"/>
    <w:tmpl w:val="ABE28C0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5440F"/>
    <w:multiLevelType w:val="hybridMultilevel"/>
    <w:tmpl w:val="3E78D5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B7862"/>
    <w:multiLevelType w:val="hybridMultilevel"/>
    <w:tmpl w:val="24C62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95EF7"/>
    <w:multiLevelType w:val="hybridMultilevel"/>
    <w:tmpl w:val="D8F2347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780363">
    <w:abstractNumId w:val="0"/>
  </w:num>
  <w:num w:numId="2" w16cid:durableId="690836457">
    <w:abstractNumId w:val="7"/>
  </w:num>
  <w:num w:numId="3" w16cid:durableId="267471648">
    <w:abstractNumId w:val="2"/>
  </w:num>
  <w:num w:numId="4" w16cid:durableId="1986856012">
    <w:abstractNumId w:val="3"/>
  </w:num>
  <w:num w:numId="5" w16cid:durableId="693263567">
    <w:abstractNumId w:val="4"/>
  </w:num>
  <w:num w:numId="6" w16cid:durableId="789326909">
    <w:abstractNumId w:val="5"/>
  </w:num>
  <w:num w:numId="7" w16cid:durableId="910893992">
    <w:abstractNumId w:val="1"/>
  </w:num>
  <w:num w:numId="8" w16cid:durableId="20282172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47C04"/>
    <w:rsid w:val="00051DAE"/>
    <w:rsid w:val="00051E94"/>
    <w:rsid w:val="00051F90"/>
    <w:rsid w:val="00054766"/>
    <w:rsid w:val="00071B16"/>
    <w:rsid w:val="00074614"/>
    <w:rsid w:val="000A1A5B"/>
    <w:rsid w:val="000E7B65"/>
    <w:rsid w:val="000F1A06"/>
    <w:rsid w:val="000F3FC7"/>
    <w:rsid w:val="001212E8"/>
    <w:rsid w:val="00126E41"/>
    <w:rsid w:val="00150607"/>
    <w:rsid w:val="001664D3"/>
    <w:rsid w:val="00172528"/>
    <w:rsid w:val="0017254C"/>
    <w:rsid w:val="00172EEE"/>
    <w:rsid w:val="001A37F7"/>
    <w:rsid w:val="001B1D5D"/>
    <w:rsid w:val="001B2933"/>
    <w:rsid w:val="001E29C8"/>
    <w:rsid w:val="00215201"/>
    <w:rsid w:val="00266A93"/>
    <w:rsid w:val="00275D45"/>
    <w:rsid w:val="0028526B"/>
    <w:rsid w:val="002B0D99"/>
    <w:rsid w:val="002C0549"/>
    <w:rsid w:val="00311139"/>
    <w:rsid w:val="003375F5"/>
    <w:rsid w:val="00370773"/>
    <w:rsid w:val="00392005"/>
    <w:rsid w:val="003A0E1C"/>
    <w:rsid w:val="003A3717"/>
    <w:rsid w:val="003F0DAA"/>
    <w:rsid w:val="00400569"/>
    <w:rsid w:val="00413C63"/>
    <w:rsid w:val="004B39B2"/>
    <w:rsid w:val="004C79C6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4059"/>
    <w:rsid w:val="00706F93"/>
    <w:rsid w:val="007138CE"/>
    <w:rsid w:val="0072217A"/>
    <w:rsid w:val="00751834"/>
    <w:rsid w:val="007554FD"/>
    <w:rsid w:val="007564BD"/>
    <w:rsid w:val="00772F0D"/>
    <w:rsid w:val="00774DB8"/>
    <w:rsid w:val="007829C6"/>
    <w:rsid w:val="00784EB8"/>
    <w:rsid w:val="00790135"/>
    <w:rsid w:val="007B34C1"/>
    <w:rsid w:val="00852373"/>
    <w:rsid w:val="00884BE7"/>
    <w:rsid w:val="00893C43"/>
    <w:rsid w:val="0089771A"/>
    <w:rsid w:val="008B6812"/>
    <w:rsid w:val="008F740B"/>
    <w:rsid w:val="00905858"/>
    <w:rsid w:val="009071D7"/>
    <w:rsid w:val="00930936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D2F52"/>
    <w:rsid w:val="00AE06E1"/>
    <w:rsid w:val="00AF093B"/>
    <w:rsid w:val="00AF1B27"/>
    <w:rsid w:val="00AF4105"/>
    <w:rsid w:val="00B00F40"/>
    <w:rsid w:val="00B02A70"/>
    <w:rsid w:val="00B121E5"/>
    <w:rsid w:val="00B13296"/>
    <w:rsid w:val="00B14DD9"/>
    <w:rsid w:val="00B217F0"/>
    <w:rsid w:val="00B6027B"/>
    <w:rsid w:val="00B70226"/>
    <w:rsid w:val="00BA4DB3"/>
    <w:rsid w:val="00BB3F66"/>
    <w:rsid w:val="00BB5C4F"/>
    <w:rsid w:val="00BB60C3"/>
    <w:rsid w:val="00BF30CD"/>
    <w:rsid w:val="00C52A45"/>
    <w:rsid w:val="00C81B9A"/>
    <w:rsid w:val="00C9038D"/>
    <w:rsid w:val="00CA0E4B"/>
    <w:rsid w:val="00CA382C"/>
    <w:rsid w:val="00CB4FFF"/>
    <w:rsid w:val="00CC2004"/>
    <w:rsid w:val="00CC4870"/>
    <w:rsid w:val="00CC70CE"/>
    <w:rsid w:val="00CD3ADE"/>
    <w:rsid w:val="00CD7DA4"/>
    <w:rsid w:val="00CF0D0E"/>
    <w:rsid w:val="00CF11AB"/>
    <w:rsid w:val="00D17A99"/>
    <w:rsid w:val="00D2528E"/>
    <w:rsid w:val="00D42E39"/>
    <w:rsid w:val="00D4662A"/>
    <w:rsid w:val="00D554AE"/>
    <w:rsid w:val="00D57953"/>
    <w:rsid w:val="00D72DCE"/>
    <w:rsid w:val="00D76383"/>
    <w:rsid w:val="00D959BB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E32D5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2023-09-20T06:36:00Z</dcterms:created>
  <dcterms:modified xsi:type="dcterms:W3CDTF">2023-09-20T06:36:00Z</dcterms:modified>
  <cp:contentStatus/>
</cp:coreProperties>
</file>